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8BC3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WESTMERLAND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2A208624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Cutler.</w:t>
      </w:r>
    </w:p>
    <w:p w14:paraId="3CC6E5CD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6AB154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1C4C5" w14:textId="77777777" w:rsidR="00857BA2" w:rsidRDefault="00857BA2" w:rsidP="00857BA2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She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Crispe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Thomas Fuller of Cherry Hinton(q.v.).</w:t>
      </w:r>
    </w:p>
    <w:p w14:paraId="7F86B0EC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D3E5B7F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90A74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2CC98" w14:textId="77777777" w:rsidR="00857BA2" w:rsidRDefault="00857BA2" w:rsidP="00857B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2022</w:t>
      </w:r>
    </w:p>
    <w:p w14:paraId="21C197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77F03" w14:textId="77777777" w:rsidR="00857BA2" w:rsidRDefault="00857BA2" w:rsidP="009139A6">
      <w:r>
        <w:separator/>
      </w:r>
    </w:p>
  </w:endnote>
  <w:endnote w:type="continuationSeparator" w:id="0">
    <w:p w14:paraId="26AF7D4A" w14:textId="77777777" w:rsidR="00857BA2" w:rsidRDefault="00857B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05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EF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AC2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8A560" w14:textId="77777777" w:rsidR="00857BA2" w:rsidRDefault="00857BA2" w:rsidP="009139A6">
      <w:r>
        <w:separator/>
      </w:r>
    </w:p>
  </w:footnote>
  <w:footnote w:type="continuationSeparator" w:id="0">
    <w:p w14:paraId="1D981168" w14:textId="77777777" w:rsidR="00857BA2" w:rsidRDefault="00857B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97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6D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7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A2"/>
    <w:rsid w:val="000666E0"/>
    <w:rsid w:val="002510B7"/>
    <w:rsid w:val="005C130B"/>
    <w:rsid w:val="00826F5C"/>
    <w:rsid w:val="00857BA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E1108"/>
  <w15:chartTrackingRefBased/>
  <w15:docId w15:val="{100FAE20-44FD-4C83-B832-33063256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7B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2022-07-03T09:47:00Z</dcterms:created>
  <dcterms:modified xsi:type="dcterms:W3CDTF">2022-07-03T09:48:00Z</dcterms:modified>
</cp:coreProperties>
</file>